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23BB1E11" w:rsidR="004E4ED0" w:rsidRPr="002F3BE0" w:rsidRDefault="00525F81" w:rsidP="00C26CDB">
            <w:pPr>
              <w:rPr>
                <w:b/>
                <w:bCs w:val="0"/>
              </w:rPr>
            </w:pPr>
            <w:r w:rsidRPr="00525F81">
              <w:rPr>
                <w:b/>
                <w:bCs w:val="0"/>
              </w:rPr>
              <w:t>10-2026 - Leistungen der betriebsärztlichen Versorgung für die Universität Leipzig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525F81">
      <w:pPr>
        <w:pStyle w:val="Titel"/>
        <w:spacing w:before="0" w:after="240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525F81">
      <w:pPr>
        <w:pStyle w:val="berschrift2"/>
        <w:spacing w:before="240"/>
      </w:pPr>
      <w:r>
        <w:t>Preisangebot</w:t>
      </w:r>
    </w:p>
    <w:tbl>
      <w:tblPr>
        <w:tblStyle w:val="Tabellenraster"/>
        <w:tblW w:w="9179" w:type="dxa"/>
        <w:tblLook w:val="04A0" w:firstRow="1" w:lastRow="0" w:firstColumn="1" w:lastColumn="0" w:noHBand="0" w:noVBand="1"/>
      </w:tblPr>
      <w:tblGrid>
        <w:gridCol w:w="766"/>
        <w:gridCol w:w="3907"/>
        <w:gridCol w:w="982"/>
        <w:gridCol w:w="1711"/>
        <w:gridCol w:w="1813"/>
      </w:tblGrid>
      <w:tr w:rsidR="00525F81" w:rsidRPr="00864BA7" w14:paraId="5AF1BF48" w14:textId="77777777" w:rsidTr="00525F81">
        <w:tc>
          <w:tcPr>
            <w:tcW w:w="766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907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525F81" w:rsidRPr="00864BA7" w14:paraId="452152C2" w14:textId="77777777" w:rsidTr="00525F81">
        <w:trPr>
          <w:trHeight w:val="397"/>
        </w:trPr>
        <w:tc>
          <w:tcPr>
            <w:tcW w:w="766" w:type="dxa"/>
            <w:vAlign w:val="center"/>
          </w:tcPr>
          <w:p w14:paraId="07441011" w14:textId="198A24D2" w:rsidR="00C336B6" w:rsidRPr="00864BA7" w:rsidRDefault="00525F81" w:rsidP="00525F81">
            <w:pPr>
              <w:jc w:val="center"/>
            </w:pPr>
            <w:r>
              <w:t>01</w:t>
            </w:r>
          </w:p>
        </w:tc>
        <w:tc>
          <w:tcPr>
            <w:tcW w:w="3907" w:type="dxa"/>
            <w:vAlign w:val="center"/>
          </w:tcPr>
          <w:p w14:paraId="0EA86338" w14:textId="612463A0" w:rsidR="00525F81" w:rsidRDefault="00525F81" w:rsidP="00A914EB">
            <w:r>
              <w:t>Leistungen gemäß den Vergabeunterlagen zum Offenen Verfahren 10-2026, insbesondere entsprechend der Leistungsbeschreibung und des Vertrages 10-2026-1.</w:t>
            </w:r>
          </w:p>
          <w:p w14:paraId="7380DE5E" w14:textId="77777777" w:rsidR="00525F81" w:rsidRDefault="00525F81" w:rsidP="00A914EB"/>
          <w:p w14:paraId="592906A9" w14:textId="2C466657" w:rsidR="00C336B6" w:rsidRPr="00864BA7" w:rsidRDefault="00525F81" w:rsidP="00A914EB">
            <w:r>
              <w:t>Die Angabe entspricht der Gesamtsumme gemäß beigefügtem Tabellenblatt „Kostenübersicht“ des Preisblattes.</w:t>
            </w:r>
          </w:p>
        </w:tc>
        <w:tc>
          <w:tcPr>
            <w:tcW w:w="982" w:type="dxa"/>
            <w:tcBorders>
              <w:tr2bl w:val="single" w:sz="4" w:space="0" w:color="auto"/>
            </w:tcBorders>
            <w:vAlign w:val="center"/>
          </w:tcPr>
          <w:p w14:paraId="15F15ADD" w14:textId="6A187246" w:rsidR="00C336B6" w:rsidRPr="00864BA7" w:rsidRDefault="00C336B6" w:rsidP="00A914EB"/>
        </w:tc>
        <w:tc>
          <w:tcPr>
            <w:tcW w:w="1711" w:type="dxa"/>
            <w:tcBorders>
              <w:tr2bl w:val="single" w:sz="4" w:space="0" w:color="auto"/>
            </w:tcBorders>
            <w:vAlign w:val="center"/>
          </w:tcPr>
          <w:p w14:paraId="67377F1D" w14:textId="46E4D4E6" w:rsidR="00C336B6" w:rsidRPr="00864BA7" w:rsidRDefault="00C336B6" w:rsidP="00A914EB"/>
        </w:tc>
        <w:tc>
          <w:tcPr>
            <w:tcW w:w="1813" w:type="dxa"/>
            <w:tcBorders>
              <w:tr2bl w:val="single" w:sz="4" w:space="0" w:color="auto"/>
            </w:tcBorders>
            <w:vAlign w:val="center"/>
          </w:tcPr>
          <w:p w14:paraId="57146987" w14:textId="1959EED0" w:rsidR="00C336B6" w:rsidRPr="00864BA7" w:rsidRDefault="00C336B6" w:rsidP="00A914EB"/>
        </w:tc>
      </w:tr>
      <w:tr w:rsidR="00C336B6" w:rsidRPr="00864BA7" w14:paraId="4BA21D67" w14:textId="77777777" w:rsidTr="00525F81">
        <w:trPr>
          <w:trHeight w:val="397"/>
        </w:trPr>
        <w:tc>
          <w:tcPr>
            <w:tcW w:w="7366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3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525F81">
        <w:trPr>
          <w:trHeight w:val="397"/>
        </w:trPr>
        <w:tc>
          <w:tcPr>
            <w:tcW w:w="7366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3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525F81">
        <w:trPr>
          <w:trHeight w:val="397"/>
        </w:trPr>
        <w:tc>
          <w:tcPr>
            <w:tcW w:w="7366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3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7F8580DD" w14:textId="423228F4" w:rsidR="00C336B6" w:rsidRDefault="00C336B6" w:rsidP="00A914EB">
      <w:r>
        <w:t>Zahlungsfrist 30 Tage netto.</w:t>
      </w:r>
      <w:r w:rsidR="00525F81">
        <w:t xml:space="preserve"> </w:t>
      </w:r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AA66BA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AA66BA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AA66BA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AA66BA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Cs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Pr="00AA66BA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Cs/>
                    <w:sz w:val="22"/>
                    <w:szCs w:val="22"/>
                    <w:highlight w:val="lightGray"/>
                  </w:rPr>
                </w:pPr>
                <w:r w:rsidRPr="00AA66BA">
                  <w:rPr>
                    <w:rStyle w:val="Platzhaltertext"/>
                    <w:rFonts w:asciiTheme="majorBidi" w:hAnsiTheme="majorBidi" w:cstheme="majorBidi"/>
                    <w:bCs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AA66BA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AA66BA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AA66BA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064AAF">
        <w:trPr>
          <w:trHeight w:val="964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249E" w14:paraId="189D5C7E" w14:textId="77777777" w:rsidTr="00F62667">
        <w:trPr>
          <w:trHeight w:val="404"/>
        </w:trPr>
        <w:tc>
          <w:tcPr>
            <w:tcW w:w="9204" w:type="dxa"/>
            <w:vAlign w:val="center"/>
          </w:tcPr>
          <w:p w14:paraId="556B836A" w14:textId="77777777" w:rsidR="003E249E" w:rsidRPr="00276151" w:rsidRDefault="003E249E" w:rsidP="00A914EB">
            <w:r w:rsidRPr="00B318E8">
              <w:rPr>
                <w:sz w:val="20"/>
                <w:szCs w:val="20"/>
              </w:rPr>
              <w:t>Firmenname des Bieters / Vor- und Nachname der erklärenden Person</w:t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525F81">
                      <w:fldChar w:fldCharType="begin"/>
                    </w:r>
                    <w:r w:rsidR="00525F81">
                      <w:instrText>NUMPAGES  \* Arabic  \* MERGEFORMAT</w:instrText>
                    </w:r>
                    <w:r w:rsidR="00525F81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525F81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525F81">
                      <w:fldChar w:fldCharType="begin"/>
                    </w:r>
                    <w:r w:rsidR="00525F81">
                      <w:instrText>NUMPAGES  \* Arabic  \* MERGEFORMAT</w:instrText>
                    </w:r>
                    <w:r w:rsidR="00525F81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525F8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Default="0041299D" w:rsidP="0063359B"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6C0EA7" w:rsidRDefault="0041299D" w:rsidP="006C0EA7">
    <w:pPr>
      <w:rPr>
        <w:sz w:val="20"/>
        <w:szCs w:val="16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525F81">
                      <w:fldChar w:fldCharType="begin"/>
                    </w:r>
                    <w:r w:rsidR="00525F81">
                      <w:instrText>NUMPAGES  \* Arabic  \* MERGEFORMAT</w:instrText>
                    </w:r>
                    <w:r w:rsidR="00525F81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525F8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0ECFE993" w14:textId="793A04ED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  <w:p w14:paraId="41DBF6A7" w14:textId="77777777" w:rsidR="0063359B" w:rsidRDefault="0063359B" w:rsidP="00A914EB">
      <w:pPr>
        <w:pStyle w:val="Funotentext"/>
      </w:pP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172FF9AE" w14:textId="65AEFC83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  <w:p w14:paraId="051A0E40" w14:textId="77777777" w:rsidR="0063359B" w:rsidRPr="008D3D1D" w:rsidRDefault="0063359B" w:rsidP="00A914E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734828">
    <w:abstractNumId w:val="3"/>
  </w:num>
  <w:num w:numId="2" w16cid:durableId="815102090">
    <w:abstractNumId w:val="1"/>
  </w:num>
  <w:num w:numId="3" w16cid:durableId="812798025">
    <w:abstractNumId w:val="0"/>
  </w:num>
  <w:num w:numId="4" w16cid:durableId="1858958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m390zf0LhEuWgsII6YS7lTrt5ab0OGv3yykBh+fqoduo+lDtfTjM31DkgWk6ZX1E5ZtiNiSmDNEKzJ+slFY2g==" w:salt="R8RUHgENfBcJYRwWrp9tig=="/>
  <w:defaultTabStop w:val="708"/>
  <w:hyphenationZone w:val="425"/>
  <w:doNotHyphenateCaps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C727C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47CEA"/>
    <w:rsid w:val="0035314A"/>
    <w:rsid w:val="003824BB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25F81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36532"/>
    <w:rsid w:val="00940213"/>
    <w:rsid w:val="00957ACA"/>
    <w:rsid w:val="009927FC"/>
    <w:rsid w:val="009A142C"/>
    <w:rsid w:val="009F6ACD"/>
    <w:rsid w:val="00A158D0"/>
    <w:rsid w:val="00A32922"/>
    <w:rsid w:val="00A3307C"/>
    <w:rsid w:val="00A429AC"/>
    <w:rsid w:val="00A5248E"/>
    <w:rsid w:val="00A55787"/>
    <w:rsid w:val="00A56015"/>
    <w:rsid w:val="00A64F0F"/>
    <w:rsid w:val="00A776E3"/>
    <w:rsid w:val="00A914EB"/>
    <w:rsid w:val="00AA66BA"/>
    <w:rsid w:val="00AB7685"/>
    <w:rsid w:val="00AC6DC7"/>
    <w:rsid w:val="00AD07ED"/>
    <w:rsid w:val="00AD7A49"/>
    <w:rsid w:val="00AE2589"/>
    <w:rsid w:val="00B023D1"/>
    <w:rsid w:val="00B116A2"/>
    <w:rsid w:val="00B14A55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6EE9"/>
    <w:rsid w:val="008124FB"/>
    <w:rsid w:val="00A13152"/>
    <w:rsid w:val="00A20148"/>
    <w:rsid w:val="00A5248E"/>
    <w:rsid w:val="00AD7A49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671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5714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10</cp:revision>
  <cp:lastPrinted>2003-01-22T14:27:00Z</cp:lastPrinted>
  <dcterms:created xsi:type="dcterms:W3CDTF">2025-03-13T08:40:00Z</dcterms:created>
  <dcterms:modified xsi:type="dcterms:W3CDTF">2026-06-18T06:45:00Z</dcterms:modified>
</cp:coreProperties>
</file>